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D214312" w:rsidR="00193115" w:rsidRPr="00973740" w:rsidRDefault="00266CF1" w:rsidP="00DA5999">
            <w:r>
              <w:t>4</w:t>
            </w:r>
            <w:r w:rsidR="00AA1496">
              <w:t>55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1DF01FB" w:rsidR="00193115" w:rsidRPr="009B1D46" w:rsidRDefault="009B1D46" w:rsidP="00266CF1">
            <w:pPr>
              <w:rPr>
                <w:bCs/>
              </w:rPr>
            </w:pPr>
            <w:r w:rsidRPr="009B1D46">
              <w:rPr>
                <w:bCs/>
              </w:rPr>
              <w:t>Align RAV price-inflation with that used in ED2</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B64F0EB" w:rsidR="00916C37" w:rsidRPr="00973740" w:rsidRDefault="003B2AE7" w:rsidP="00DA5999">
            <w:r>
              <w:t xml:space="preserve">Part </w:t>
            </w:r>
            <w:r w:rsidR="009B1D46">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EF0699E" w:rsidR="00916C37" w:rsidRPr="00973740" w:rsidRDefault="00A51A1F" w:rsidP="00266CF1">
            <w:r>
              <w:t>26 February</w:t>
            </w:r>
            <w:r w:rsidR="00F51185" w:rsidRPr="00F51185">
              <w:t xml:space="preserve"> 202</w:t>
            </w:r>
            <w:r>
              <w:t>6</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0EDFA684" w:rsidR="00916C37" w:rsidRPr="00973740" w:rsidRDefault="00A51A1F" w:rsidP="00DA5999">
            <w:r>
              <w:t>05 November</w:t>
            </w:r>
            <w:r w:rsidR="00700E69" w:rsidRPr="00700E69">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11"/>
      <w:headerReference w:type="first" r:id="rId12"/>
      <w:footerReference w:type="first" r:id="rId13"/>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A45D5" w14:textId="77777777" w:rsidR="00457D19" w:rsidRDefault="00457D19" w:rsidP="0072107A">
      <w:r>
        <w:separator/>
      </w:r>
    </w:p>
  </w:endnote>
  <w:endnote w:type="continuationSeparator" w:id="0">
    <w:p w14:paraId="3E0AEA97" w14:textId="77777777" w:rsidR="00457D19" w:rsidRDefault="00457D19"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7104409B" w:rsidR="00FD00A2" w:rsidRPr="00973740" w:rsidRDefault="008C3E4C" w:rsidP="0072107A">
    <w:pPr>
      <w:pStyle w:val="Footer"/>
    </w:pPr>
    <w:r>
      <w:t>DCP 4</w:t>
    </w:r>
    <w:r w:rsidR="00A667C6">
      <w:t>55</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ADD40B6" w:rsidR="008A35FA" w:rsidRDefault="008C3E4C">
    <w:pPr>
      <w:pStyle w:val="Footer"/>
    </w:pPr>
    <w:r>
      <w:t>DCP 4</w:t>
    </w:r>
    <w:r w:rsidR="00A667C6">
      <w:t>55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4066E" w14:textId="77777777" w:rsidR="00457D19" w:rsidRDefault="00457D19" w:rsidP="0072107A">
      <w:r>
        <w:separator/>
      </w:r>
    </w:p>
  </w:footnote>
  <w:footnote w:type="continuationSeparator" w:id="0">
    <w:p w14:paraId="1A23BD7C" w14:textId="77777777" w:rsidR="00457D19" w:rsidRDefault="00457D19"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26CB0"/>
    <w:rsid w:val="00134AF7"/>
    <w:rsid w:val="00147AF0"/>
    <w:rsid w:val="001544F2"/>
    <w:rsid w:val="00171886"/>
    <w:rsid w:val="00190980"/>
    <w:rsid w:val="00193115"/>
    <w:rsid w:val="001A242F"/>
    <w:rsid w:val="001C2A5F"/>
    <w:rsid w:val="001D313A"/>
    <w:rsid w:val="001D3D83"/>
    <w:rsid w:val="001E03C5"/>
    <w:rsid w:val="001F256A"/>
    <w:rsid w:val="001F5567"/>
    <w:rsid w:val="001F79BD"/>
    <w:rsid w:val="00223DF1"/>
    <w:rsid w:val="0023069B"/>
    <w:rsid w:val="00266CF1"/>
    <w:rsid w:val="002B61A0"/>
    <w:rsid w:val="002E12C0"/>
    <w:rsid w:val="0031153A"/>
    <w:rsid w:val="00340116"/>
    <w:rsid w:val="0034443A"/>
    <w:rsid w:val="003B2AE7"/>
    <w:rsid w:val="003F4085"/>
    <w:rsid w:val="0040580C"/>
    <w:rsid w:val="00410907"/>
    <w:rsid w:val="004572E2"/>
    <w:rsid w:val="00457D19"/>
    <w:rsid w:val="004A45C0"/>
    <w:rsid w:val="004A667F"/>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00E69"/>
    <w:rsid w:val="00711B18"/>
    <w:rsid w:val="00720546"/>
    <w:rsid w:val="0072107A"/>
    <w:rsid w:val="00727A2C"/>
    <w:rsid w:val="007361B2"/>
    <w:rsid w:val="0076726D"/>
    <w:rsid w:val="007D657A"/>
    <w:rsid w:val="007D691D"/>
    <w:rsid w:val="007F7425"/>
    <w:rsid w:val="00807039"/>
    <w:rsid w:val="00884177"/>
    <w:rsid w:val="008A35FA"/>
    <w:rsid w:val="008C3E4C"/>
    <w:rsid w:val="008D01AD"/>
    <w:rsid w:val="008F22A5"/>
    <w:rsid w:val="008F73FC"/>
    <w:rsid w:val="00916C37"/>
    <w:rsid w:val="00963A66"/>
    <w:rsid w:val="00973740"/>
    <w:rsid w:val="009A3EA3"/>
    <w:rsid w:val="009B02DB"/>
    <w:rsid w:val="009B1D46"/>
    <w:rsid w:val="009F1AFC"/>
    <w:rsid w:val="00A30C12"/>
    <w:rsid w:val="00A51A1F"/>
    <w:rsid w:val="00A667C6"/>
    <w:rsid w:val="00A71D3F"/>
    <w:rsid w:val="00A817E9"/>
    <w:rsid w:val="00A828F0"/>
    <w:rsid w:val="00A876FA"/>
    <w:rsid w:val="00A94393"/>
    <w:rsid w:val="00AA1496"/>
    <w:rsid w:val="00AA47A6"/>
    <w:rsid w:val="00AB28A4"/>
    <w:rsid w:val="00AC6DB4"/>
    <w:rsid w:val="00B23399"/>
    <w:rsid w:val="00B65B0F"/>
    <w:rsid w:val="00C01797"/>
    <w:rsid w:val="00C14337"/>
    <w:rsid w:val="00CE497A"/>
    <w:rsid w:val="00D427CA"/>
    <w:rsid w:val="00D7706F"/>
    <w:rsid w:val="00DA5999"/>
    <w:rsid w:val="00DB151E"/>
    <w:rsid w:val="00DB3EF9"/>
    <w:rsid w:val="00DB3F55"/>
    <w:rsid w:val="00DC3F31"/>
    <w:rsid w:val="00DC59D8"/>
    <w:rsid w:val="00DD667B"/>
    <w:rsid w:val="00DD669B"/>
    <w:rsid w:val="00E42032"/>
    <w:rsid w:val="00E50519"/>
    <w:rsid w:val="00E66188"/>
    <w:rsid w:val="00EA5EE1"/>
    <w:rsid w:val="00EE2CEA"/>
    <w:rsid w:val="00EF062E"/>
    <w:rsid w:val="00F01B18"/>
    <w:rsid w:val="00F51185"/>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609D1"/>
    <w:rsid w:val="001544F2"/>
    <w:rsid w:val="001F79BD"/>
    <w:rsid w:val="00474451"/>
    <w:rsid w:val="005D01BE"/>
    <w:rsid w:val="0063588F"/>
    <w:rsid w:val="008052A4"/>
    <w:rsid w:val="009757BD"/>
    <w:rsid w:val="00A30C12"/>
    <w:rsid w:val="00DB151E"/>
    <w:rsid w:val="00DF6C2B"/>
    <w:rsid w:val="00E50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A69AB-EB03-4088-A8B2-69EE8E8896F6}">
  <ds:schemaRefs>
    <ds:schemaRef ds:uri="http://schemas.microsoft.com/sharepoint/v3/contenttype/forms"/>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C35D68B9-0732-47DD-8188-E5A1CFC8C5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131CC6-3E5A-4089-99DE-514061C33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29</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Hannah Proffitt</cp:lastModifiedBy>
  <cp:revision>22</cp:revision>
  <cp:lastPrinted>2021-01-12T10:24:00Z</cp:lastPrinted>
  <dcterms:created xsi:type="dcterms:W3CDTF">2022-10-31T16:46:00Z</dcterms:created>
  <dcterms:modified xsi:type="dcterms:W3CDTF">2025-10-15T09:51:00Z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